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49993" w14:textId="161D0C2B" w:rsidR="007E5695" w:rsidRPr="00B21539" w:rsidRDefault="0070494D" w:rsidP="00C9443F">
      <w:pPr>
        <w:spacing w:before="120" w:line="240" w:lineRule="auto"/>
        <w:rPr>
          <w:rFonts w:cs="Arial"/>
          <w:b/>
          <w:bCs/>
          <w:caps/>
          <w:szCs w:val="22"/>
        </w:rPr>
      </w:pPr>
      <w:r w:rsidRPr="00B21539">
        <w:rPr>
          <w:rFonts w:cs="Arial"/>
          <w:b/>
          <w:bCs/>
          <w:caps/>
          <w:szCs w:val="22"/>
        </w:rPr>
        <w:t>Anlage D.</w:t>
      </w:r>
      <w:r w:rsidR="006E6164" w:rsidRPr="00B21539">
        <w:rPr>
          <w:rFonts w:cs="Arial"/>
          <w:b/>
          <w:bCs/>
          <w:caps/>
          <w:szCs w:val="22"/>
        </w:rPr>
        <w:t>03</w:t>
      </w:r>
      <w:r w:rsidR="00B21539" w:rsidRPr="00B21539">
        <w:rPr>
          <w:rFonts w:cs="Arial"/>
          <w:b/>
          <w:bCs/>
          <w:caps/>
          <w:szCs w:val="22"/>
        </w:rPr>
        <w:t>A</w:t>
      </w:r>
    </w:p>
    <w:p w14:paraId="4D5D595A" w14:textId="77777777" w:rsidR="00C9443F" w:rsidRPr="00B21539" w:rsidRDefault="00C9443F" w:rsidP="00C9443F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126C4E78" w14:textId="51558C4F" w:rsidR="007E5695" w:rsidRPr="00B21539" w:rsidRDefault="007E5695" w:rsidP="007E5695">
      <w:pPr>
        <w:spacing w:after="120" w:line="240" w:lineRule="auto"/>
        <w:rPr>
          <w:rFonts w:cs="Arial"/>
          <w:b/>
          <w:bCs/>
          <w:sz w:val="24"/>
          <w:szCs w:val="28"/>
        </w:rPr>
      </w:pPr>
      <w:r w:rsidRPr="00B21539">
        <w:rPr>
          <w:rFonts w:cs="Arial"/>
          <w:b/>
          <w:bCs/>
          <w:sz w:val="24"/>
          <w:szCs w:val="28"/>
        </w:rPr>
        <w:t xml:space="preserve">Übersicht Ansprechpartner </w:t>
      </w:r>
    </w:p>
    <w:p w14:paraId="600AF9AE" w14:textId="77777777" w:rsidR="007E5695" w:rsidRPr="00C9443F" w:rsidRDefault="007E5695" w:rsidP="007E5695">
      <w:pPr>
        <w:spacing w:after="120"/>
        <w:rPr>
          <w:rFonts w:cs="Arial"/>
        </w:rPr>
      </w:pPr>
      <w:r w:rsidRPr="00C9443F">
        <w:rPr>
          <w:rFonts w:cs="Arial"/>
        </w:rPr>
        <w:t xml:space="preserve">Name des Bieters/auftragsverarbeitenden Unternehmens: </w:t>
      </w:r>
      <w:sdt>
        <w:sdtPr>
          <w:rPr>
            <w:rFonts w:cs="Arial"/>
          </w:rPr>
          <w:id w:val="1359543088"/>
          <w:placeholder>
            <w:docPart w:val="5D09F10F7C0A49D09CA5947C0D243A71"/>
          </w:placeholder>
          <w:showingPlcHdr/>
          <w:text/>
        </w:sdtPr>
        <w:sdtEndPr/>
        <w:sdtContent>
          <w:r w:rsidRPr="00C9443F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201968DF" w14:textId="77777777" w:rsidR="007E5695" w:rsidRPr="00C9443F" w:rsidRDefault="007E5695" w:rsidP="007E5695">
      <w:pPr>
        <w:spacing w:after="120"/>
        <w:rPr>
          <w:rFonts w:cs="Arial"/>
          <w:b/>
          <w:bCs/>
        </w:rPr>
      </w:pPr>
      <w:r w:rsidRPr="00C9443F">
        <w:rPr>
          <w:rFonts w:cs="Arial"/>
          <w:b/>
          <w:bCs/>
        </w:rPr>
        <w:t xml:space="preserve">Der Bieter/Auftragsverarbeiter hat entsprechend Art. 37 Abs. 4 EU-DSGVO i. V. m. </w:t>
      </w:r>
    </w:p>
    <w:p w14:paraId="09D8F2A1" w14:textId="77777777" w:rsidR="007E5695" w:rsidRPr="00C9443F" w:rsidRDefault="007E5695" w:rsidP="007E5695">
      <w:pPr>
        <w:spacing w:after="120"/>
        <w:rPr>
          <w:rFonts w:cs="Arial"/>
          <w:b/>
        </w:rPr>
      </w:pPr>
      <w:r w:rsidRPr="00C9443F">
        <w:rPr>
          <w:rFonts w:cs="Arial"/>
          <w:b/>
          <w:bCs/>
        </w:rPr>
        <w:t>§ 81 Abs. 4 SGB X einen Datenschutzbeauftragten bestellt:</w:t>
      </w:r>
    </w:p>
    <w:tbl>
      <w:tblPr>
        <w:tblW w:w="9327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7E5695" w:rsidRPr="00C9443F" w14:paraId="641DD04E" w14:textId="77777777" w:rsidTr="00E45E44">
        <w:trPr>
          <w:trHeight w:val="203"/>
        </w:trPr>
        <w:tc>
          <w:tcPr>
            <w:tcW w:w="9214" w:type="dxa"/>
          </w:tcPr>
          <w:p w14:paraId="62E0C621" w14:textId="77777777" w:rsidR="007E5695" w:rsidRPr="00C9443F" w:rsidRDefault="007E5695" w:rsidP="00E45E44">
            <w:pPr>
              <w:spacing w:after="120"/>
              <w:rPr>
                <w:rFonts w:cs="Arial"/>
              </w:rPr>
            </w:pPr>
            <w:r w:rsidRPr="00C9443F">
              <w:rPr>
                <w:rFonts w:cs="Arial"/>
              </w:rPr>
              <w:t xml:space="preserve"> </w:t>
            </w:r>
            <w:sdt>
              <w:sdtPr>
                <w:rPr>
                  <w:rFonts w:cs="Arial"/>
                </w:rPr>
                <w:id w:val="-1307777242"/>
                <w:placeholder>
                  <w:docPart w:val="48E3925A173F4A82A8A136472A6BA694"/>
                </w:placeholder>
                <w:showingPlcHdr/>
                <w:text/>
              </w:sdtPr>
              <w:sdtEndPr/>
              <w:sdtContent>
                <w:r w:rsidRPr="00C9443F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7E5695" w:rsidRPr="00C9443F" w14:paraId="7B197991" w14:textId="77777777" w:rsidTr="00E45E44">
        <w:trPr>
          <w:trHeight w:val="203"/>
        </w:trPr>
        <w:tc>
          <w:tcPr>
            <w:tcW w:w="9214" w:type="dxa"/>
          </w:tcPr>
          <w:p w14:paraId="66CD24E3" w14:textId="77777777" w:rsidR="007E5695" w:rsidRPr="00C9443F" w:rsidRDefault="007E5695" w:rsidP="00E45E44">
            <w:pPr>
              <w:spacing w:after="120"/>
              <w:rPr>
                <w:rFonts w:cs="Arial"/>
              </w:rPr>
            </w:pPr>
            <w:r w:rsidRPr="00C9443F">
              <w:rPr>
                <w:rFonts w:cs="Arial"/>
              </w:rPr>
              <w:t>Name des Datenschutzbeauftragten</w:t>
            </w:r>
          </w:p>
          <w:p w14:paraId="670D0F86" w14:textId="77777777" w:rsidR="007E5695" w:rsidRPr="00C9443F" w:rsidRDefault="00F953BC" w:rsidP="00E45E44">
            <w:pPr>
              <w:spacing w:after="120"/>
              <w:rPr>
                <w:rFonts w:cs="Arial"/>
              </w:rPr>
            </w:pPr>
            <w:sdt>
              <w:sdtPr>
                <w:rPr>
                  <w:rFonts w:cs="Arial"/>
                </w:rPr>
                <w:id w:val="-968740829"/>
                <w:placeholder>
                  <w:docPart w:val="29F364362E134DA4AF9AEA5724E43C51"/>
                </w:placeholder>
                <w:showingPlcHdr/>
                <w:text/>
              </w:sdtPr>
              <w:sdtEndPr/>
              <w:sdtContent>
                <w:r w:rsidR="007E5695" w:rsidRPr="00C9443F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7E5695" w:rsidRPr="00C9443F" w14:paraId="512E7C28" w14:textId="77777777" w:rsidTr="00E45E44">
        <w:trPr>
          <w:trHeight w:val="66"/>
        </w:trPr>
        <w:tc>
          <w:tcPr>
            <w:tcW w:w="9214" w:type="dxa"/>
          </w:tcPr>
          <w:p w14:paraId="1B59B37A" w14:textId="77777777" w:rsidR="007E5695" w:rsidRPr="00C9443F" w:rsidRDefault="007E5695" w:rsidP="00E45E44">
            <w:pPr>
              <w:spacing w:after="120"/>
              <w:rPr>
                <w:rFonts w:cs="Arial"/>
              </w:rPr>
            </w:pPr>
            <w:r w:rsidRPr="00C9443F">
              <w:rPr>
                <w:rFonts w:cs="Arial"/>
              </w:rPr>
              <w:t>Telefonnummer</w:t>
            </w:r>
          </w:p>
          <w:p w14:paraId="5B471647" w14:textId="77777777" w:rsidR="007E5695" w:rsidRPr="00C9443F" w:rsidRDefault="00F953BC" w:rsidP="00E45E44">
            <w:pPr>
              <w:spacing w:after="120"/>
              <w:rPr>
                <w:rFonts w:cs="Arial"/>
              </w:rPr>
            </w:pPr>
            <w:sdt>
              <w:sdtPr>
                <w:rPr>
                  <w:rFonts w:cs="Arial"/>
                </w:rPr>
                <w:id w:val="1468161167"/>
                <w:placeholder>
                  <w:docPart w:val="62DE6CFA8B0B4E1AB1E01848EFF7DC2E"/>
                </w:placeholder>
                <w:showingPlcHdr/>
                <w:text/>
              </w:sdtPr>
              <w:sdtEndPr/>
              <w:sdtContent>
                <w:r w:rsidR="007E5695" w:rsidRPr="00C9443F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7E5695" w:rsidRPr="00C9443F" w14:paraId="50651E4E" w14:textId="77777777" w:rsidTr="00E45E44">
        <w:trPr>
          <w:trHeight w:val="259"/>
        </w:trPr>
        <w:tc>
          <w:tcPr>
            <w:tcW w:w="9214" w:type="dxa"/>
          </w:tcPr>
          <w:p w14:paraId="7F5DE69D" w14:textId="77777777" w:rsidR="007E5695" w:rsidRPr="00C9443F" w:rsidRDefault="007E5695" w:rsidP="00E45E44">
            <w:pPr>
              <w:spacing w:after="120"/>
              <w:rPr>
                <w:rFonts w:cs="Arial"/>
              </w:rPr>
            </w:pPr>
            <w:r w:rsidRPr="00C9443F">
              <w:rPr>
                <w:rFonts w:cs="Arial"/>
              </w:rPr>
              <w:t>E-Mail-Adresse</w:t>
            </w:r>
          </w:p>
        </w:tc>
      </w:tr>
    </w:tbl>
    <w:p w14:paraId="5248672F" w14:textId="77777777" w:rsidR="007E5695" w:rsidRPr="00C9443F" w:rsidRDefault="007E5695" w:rsidP="007E5695">
      <w:pPr>
        <w:spacing w:after="120"/>
        <w:rPr>
          <w:rFonts w:cs="Arial"/>
          <w:bCs/>
        </w:rPr>
      </w:pPr>
    </w:p>
    <w:p w14:paraId="3EAB4F8A" w14:textId="77777777" w:rsidR="007E5695" w:rsidRPr="00C9443F" w:rsidRDefault="007E5695" w:rsidP="007E5695">
      <w:pPr>
        <w:spacing w:after="120"/>
        <w:rPr>
          <w:rFonts w:cs="Arial"/>
          <w:b/>
          <w:bCs/>
        </w:rPr>
      </w:pPr>
      <w:r w:rsidRPr="00C9443F">
        <w:rPr>
          <w:rFonts w:cs="Arial"/>
          <w:b/>
          <w:bCs/>
        </w:rPr>
        <w:t xml:space="preserve">IT-Verantwortlicher des Bieters/Auftragsverarbeiters: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7E5695" w:rsidRPr="00C9443F" w14:paraId="0E8BFC27" w14:textId="77777777" w:rsidTr="00E45E4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4D173653" w14:textId="77777777" w:rsidR="007E5695" w:rsidRPr="00C9443F" w:rsidRDefault="00F953BC" w:rsidP="00E45E44">
            <w:pPr>
              <w:spacing w:after="120"/>
              <w:rPr>
                <w:rFonts w:cs="Arial"/>
              </w:rPr>
            </w:pPr>
            <w:sdt>
              <w:sdtPr>
                <w:rPr>
                  <w:rFonts w:cs="Arial"/>
                </w:rPr>
                <w:id w:val="343205774"/>
                <w:placeholder>
                  <w:docPart w:val="38D577B5CB744E1DA56102E44EED7562"/>
                </w:placeholder>
                <w:showingPlcHdr/>
                <w:text/>
              </w:sdtPr>
              <w:sdtEndPr/>
              <w:sdtContent>
                <w:r w:rsidR="007E5695" w:rsidRPr="00C9443F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7E5695" w:rsidRPr="00C9443F" w14:paraId="01B17A1C" w14:textId="77777777" w:rsidTr="00E45E44">
        <w:trPr>
          <w:trHeight w:val="203"/>
        </w:trPr>
        <w:tc>
          <w:tcPr>
            <w:tcW w:w="9214" w:type="dxa"/>
          </w:tcPr>
          <w:p w14:paraId="2B550A29" w14:textId="77777777" w:rsidR="007E5695" w:rsidRPr="00C9443F" w:rsidRDefault="007E5695" w:rsidP="00E45E44">
            <w:pPr>
              <w:spacing w:after="120"/>
              <w:rPr>
                <w:rFonts w:cs="Arial"/>
              </w:rPr>
            </w:pPr>
            <w:r w:rsidRPr="00C9443F">
              <w:rPr>
                <w:rFonts w:cs="Arial"/>
              </w:rPr>
              <w:t>Name des IT-Verantwortlichen</w:t>
            </w:r>
          </w:p>
          <w:p w14:paraId="78737DE4" w14:textId="77777777" w:rsidR="007E5695" w:rsidRPr="00C9443F" w:rsidRDefault="00F953BC" w:rsidP="00E45E44">
            <w:pPr>
              <w:spacing w:after="120"/>
              <w:rPr>
                <w:rFonts w:cs="Arial"/>
              </w:rPr>
            </w:pPr>
            <w:sdt>
              <w:sdtPr>
                <w:rPr>
                  <w:rFonts w:cs="Arial"/>
                </w:rPr>
                <w:id w:val="904958718"/>
                <w:placeholder>
                  <w:docPart w:val="B4F239B88158425F9ABF9C5CD4B5A67B"/>
                </w:placeholder>
                <w:showingPlcHdr/>
                <w:text/>
              </w:sdtPr>
              <w:sdtEndPr/>
              <w:sdtContent>
                <w:r w:rsidR="007E5695" w:rsidRPr="00C9443F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7E5695" w:rsidRPr="00C9443F" w14:paraId="76057A7D" w14:textId="77777777" w:rsidTr="00E45E4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10A63567" w14:textId="77777777" w:rsidR="007E5695" w:rsidRPr="00C9443F" w:rsidRDefault="007E5695" w:rsidP="00E45E44">
            <w:pPr>
              <w:spacing w:after="120"/>
              <w:rPr>
                <w:rFonts w:cs="Arial"/>
              </w:rPr>
            </w:pPr>
            <w:r w:rsidRPr="00C9443F">
              <w:rPr>
                <w:rFonts w:cs="Arial"/>
              </w:rPr>
              <w:t>Telefonnummer</w:t>
            </w:r>
          </w:p>
          <w:p w14:paraId="535B70DC" w14:textId="77777777" w:rsidR="007E5695" w:rsidRPr="00C9443F" w:rsidRDefault="00F953BC" w:rsidP="00E45E44">
            <w:pPr>
              <w:spacing w:after="120"/>
              <w:rPr>
                <w:rFonts w:cs="Arial"/>
              </w:rPr>
            </w:pPr>
            <w:sdt>
              <w:sdtPr>
                <w:rPr>
                  <w:rFonts w:cs="Arial"/>
                </w:rPr>
                <w:id w:val="-1809380920"/>
                <w:placeholder>
                  <w:docPart w:val="E4B23593F83A4FA18507F889E8CC3704"/>
                </w:placeholder>
                <w:showingPlcHdr/>
                <w:text/>
              </w:sdtPr>
              <w:sdtEndPr/>
              <w:sdtContent>
                <w:r w:rsidR="007E5695" w:rsidRPr="00C9443F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7E5695" w:rsidRPr="00C9443F" w14:paraId="67C346A8" w14:textId="77777777" w:rsidTr="00E45E4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4B39140E" w14:textId="77777777" w:rsidR="007E5695" w:rsidRPr="00C9443F" w:rsidRDefault="007E5695" w:rsidP="00E45E44">
            <w:pPr>
              <w:spacing w:after="120"/>
              <w:rPr>
                <w:rFonts w:cs="Arial"/>
              </w:rPr>
            </w:pPr>
            <w:r w:rsidRPr="00C9443F">
              <w:rPr>
                <w:rFonts w:cs="Arial"/>
              </w:rPr>
              <w:t>E-Mail-Adresse</w:t>
            </w:r>
          </w:p>
        </w:tc>
      </w:tr>
    </w:tbl>
    <w:p w14:paraId="497A989C" w14:textId="77777777" w:rsidR="007E5695" w:rsidRPr="00C9443F" w:rsidRDefault="007E5695" w:rsidP="007E5695">
      <w:pPr>
        <w:spacing w:after="120"/>
        <w:rPr>
          <w:rFonts w:cs="Arial"/>
          <w:bCs/>
        </w:rPr>
      </w:pPr>
    </w:p>
    <w:p w14:paraId="7F3D82FE" w14:textId="77777777" w:rsidR="007E5695" w:rsidRPr="00C9443F" w:rsidRDefault="007E5695" w:rsidP="007E5695">
      <w:pPr>
        <w:spacing w:after="120"/>
        <w:rPr>
          <w:rFonts w:cs="Arial"/>
        </w:rPr>
      </w:pPr>
      <w:r w:rsidRPr="00C9443F">
        <w:rPr>
          <w:rFonts w:cs="Arial"/>
          <w:b/>
          <w:bCs/>
        </w:rPr>
        <w:t>Wenn vorhanden: IT-Sicherheitsbeauftragter des Bieters/Auftragsverarbeiters</w:t>
      </w:r>
      <w:r w:rsidRPr="00C9443F">
        <w:rPr>
          <w:rFonts w:cs="Arial"/>
        </w:rPr>
        <w:t xml:space="preserve">: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7E5695" w:rsidRPr="00C9443F" w14:paraId="5DDE2CD3" w14:textId="77777777" w:rsidTr="00E45E4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75D740CF" w14:textId="77777777" w:rsidR="007E5695" w:rsidRPr="00C9443F" w:rsidRDefault="00F953BC" w:rsidP="00E45E44">
            <w:pPr>
              <w:spacing w:after="120"/>
              <w:rPr>
                <w:rFonts w:cs="Arial"/>
              </w:rPr>
            </w:pPr>
            <w:sdt>
              <w:sdtPr>
                <w:rPr>
                  <w:rFonts w:cs="Arial"/>
                </w:rPr>
                <w:id w:val="634686204"/>
                <w:placeholder>
                  <w:docPart w:val="941081E3785746CFAAB4D1F8599613A4"/>
                </w:placeholder>
                <w:showingPlcHdr/>
                <w:text/>
              </w:sdtPr>
              <w:sdtEndPr/>
              <w:sdtContent>
                <w:r w:rsidR="007E5695" w:rsidRPr="00C9443F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7E5695" w:rsidRPr="00C9443F" w14:paraId="0E21B600" w14:textId="77777777" w:rsidTr="00E45E44">
        <w:trPr>
          <w:trHeight w:val="203"/>
        </w:trPr>
        <w:tc>
          <w:tcPr>
            <w:tcW w:w="9214" w:type="dxa"/>
          </w:tcPr>
          <w:p w14:paraId="2F6A7C96" w14:textId="77777777" w:rsidR="007E5695" w:rsidRPr="00C9443F" w:rsidRDefault="007E5695" w:rsidP="00E45E44">
            <w:pPr>
              <w:spacing w:after="120"/>
              <w:rPr>
                <w:rFonts w:cs="Arial"/>
              </w:rPr>
            </w:pPr>
            <w:r w:rsidRPr="00C9443F">
              <w:rPr>
                <w:rFonts w:cs="Arial"/>
              </w:rPr>
              <w:t>Name des IT-Sicherheitsbeauftragten</w:t>
            </w:r>
          </w:p>
          <w:p w14:paraId="233A497B" w14:textId="77777777" w:rsidR="007E5695" w:rsidRPr="00C9443F" w:rsidRDefault="00F953BC" w:rsidP="00E45E44">
            <w:pPr>
              <w:spacing w:after="120"/>
              <w:rPr>
                <w:rFonts w:cs="Arial"/>
              </w:rPr>
            </w:pPr>
            <w:sdt>
              <w:sdtPr>
                <w:rPr>
                  <w:rFonts w:cs="Arial"/>
                </w:rPr>
                <w:id w:val="-1188599792"/>
                <w:placeholder>
                  <w:docPart w:val="54977FF26DD54202AC7C20E60A19D4D3"/>
                </w:placeholder>
                <w:showingPlcHdr/>
                <w:text/>
              </w:sdtPr>
              <w:sdtEndPr/>
              <w:sdtContent>
                <w:r w:rsidR="007E5695" w:rsidRPr="00C9443F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7E5695" w:rsidRPr="00C9443F" w14:paraId="273E8F8D" w14:textId="77777777" w:rsidTr="00E45E4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3E4FC7F6" w14:textId="77777777" w:rsidR="007E5695" w:rsidRPr="00C9443F" w:rsidRDefault="007E5695" w:rsidP="00E45E44">
            <w:pPr>
              <w:spacing w:after="120"/>
              <w:rPr>
                <w:rFonts w:cs="Arial"/>
              </w:rPr>
            </w:pPr>
            <w:r w:rsidRPr="00C9443F">
              <w:rPr>
                <w:rFonts w:cs="Arial"/>
              </w:rPr>
              <w:t>Telefonnummer</w:t>
            </w:r>
          </w:p>
          <w:p w14:paraId="15B6F76B" w14:textId="77777777" w:rsidR="007E5695" w:rsidRPr="00C9443F" w:rsidRDefault="00F953BC" w:rsidP="00E45E44">
            <w:pPr>
              <w:spacing w:after="120"/>
              <w:rPr>
                <w:rFonts w:cs="Arial"/>
              </w:rPr>
            </w:pPr>
            <w:sdt>
              <w:sdtPr>
                <w:rPr>
                  <w:rFonts w:cs="Arial"/>
                </w:rPr>
                <w:id w:val="486979727"/>
                <w:placeholder>
                  <w:docPart w:val="B67FE87382D34166ACCDBDE040AF7F75"/>
                </w:placeholder>
                <w:showingPlcHdr/>
                <w:text/>
              </w:sdtPr>
              <w:sdtEndPr/>
              <w:sdtContent>
                <w:r w:rsidR="007E5695" w:rsidRPr="00C9443F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7E5695" w:rsidRPr="00C9443F" w14:paraId="2F3B9170" w14:textId="77777777" w:rsidTr="00E45E4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2615D93C" w14:textId="77777777" w:rsidR="007E5695" w:rsidRPr="00C9443F" w:rsidRDefault="007E5695" w:rsidP="00E45E44">
            <w:pPr>
              <w:spacing w:after="120"/>
              <w:rPr>
                <w:rFonts w:cs="Arial"/>
              </w:rPr>
            </w:pPr>
            <w:r w:rsidRPr="00C9443F">
              <w:rPr>
                <w:rFonts w:cs="Arial"/>
              </w:rPr>
              <w:t>E-Mail-Adresse</w:t>
            </w:r>
          </w:p>
        </w:tc>
      </w:tr>
    </w:tbl>
    <w:p w14:paraId="18E8498C" w14:textId="77777777" w:rsidR="007E5695" w:rsidRPr="00C9443F" w:rsidRDefault="007E5695" w:rsidP="007E5695">
      <w:pPr>
        <w:rPr>
          <w:rFonts w:cs="Arial"/>
        </w:rPr>
      </w:pPr>
    </w:p>
    <w:p w14:paraId="225A392F" w14:textId="77777777" w:rsidR="007E5695" w:rsidRPr="00C9443F" w:rsidRDefault="007E5695" w:rsidP="007E5695">
      <w:pPr>
        <w:rPr>
          <w:rFonts w:cs="Arial"/>
        </w:rPr>
      </w:pPr>
      <w:r w:rsidRPr="00C9443F">
        <w:rPr>
          <w:rFonts w:cs="Arial"/>
        </w:rPr>
        <w:t xml:space="preserve">Ort, Datum: </w:t>
      </w:r>
      <w:sdt>
        <w:sdtPr>
          <w:rPr>
            <w:rFonts w:cs="Arial"/>
          </w:rPr>
          <w:id w:val="1560587609"/>
          <w:placeholder>
            <w:docPart w:val="CD9BD6236F084031B304721002B3AAAA"/>
          </w:placeholder>
          <w:showingPlcHdr/>
          <w:text/>
        </w:sdtPr>
        <w:sdtEndPr/>
        <w:sdtContent>
          <w:r w:rsidRPr="00C9443F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6A16E1C1" w14:textId="11399DD3" w:rsidR="00817983" w:rsidRPr="00C9443F" w:rsidRDefault="007E5695" w:rsidP="0070494D">
      <w:pPr>
        <w:rPr>
          <w:rFonts w:cs="Arial"/>
        </w:rPr>
      </w:pPr>
      <w:r w:rsidRPr="00C9443F">
        <w:rPr>
          <w:rFonts w:cs="Arial"/>
        </w:rPr>
        <w:t xml:space="preserve">Name des Erklärenden: </w:t>
      </w:r>
      <w:sdt>
        <w:sdtPr>
          <w:rPr>
            <w:rFonts w:cs="Arial"/>
          </w:rPr>
          <w:id w:val="-2013291936"/>
          <w:placeholder>
            <w:docPart w:val="E1E844FF71274E3A81AC7621BFEA6702"/>
          </w:placeholder>
          <w:showingPlcHdr/>
          <w:text/>
        </w:sdtPr>
        <w:sdtEndPr/>
        <w:sdtContent>
          <w:r w:rsidRPr="00C9443F">
            <w:rPr>
              <w:rStyle w:val="Platzhaltertext"/>
              <w:rFonts w:cs="Arial"/>
            </w:rPr>
            <w:t>Klicken oder tippen Sie hier, um Text einzugeben.</w:t>
          </w:r>
        </w:sdtContent>
      </w:sdt>
      <w:r w:rsidRPr="00C9443F">
        <w:rPr>
          <w:rFonts w:cs="Arial"/>
        </w:rPr>
        <w:t xml:space="preserve"> </w:t>
      </w:r>
    </w:p>
    <w:sectPr w:rsidR="00817983" w:rsidRPr="00C9443F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1F046A45" w:rsidR="005C0CA8" w:rsidRPr="00A14F5F" w:rsidRDefault="008A7223" w:rsidP="008A7223">
    <w:pPr>
      <w:tabs>
        <w:tab w:val="center" w:pos="4550"/>
        <w:tab w:val="left" w:pos="7088"/>
      </w:tabs>
      <w:ind w:right="260"/>
      <w:rPr>
        <w:rFonts w:ascii="AOK Buenos Aires Text" w:hAnsi="AOK Buenos Aires Text"/>
        <w:color w:val="005E3F"/>
      </w:rPr>
    </w:pPr>
    <w:proofErr w:type="spellStart"/>
    <w:r>
      <w:rPr>
        <w:rFonts w:ascii="AOK Buenos Aires Text" w:hAnsi="AOK Buenos Aires Text"/>
        <w:color w:val="005E3F"/>
      </w:rPr>
      <w:t>Anl</w:t>
    </w:r>
    <w:proofErr w:type="spellEnd"/>
    <w:r>
      <w:rPr>
        <w:rFonts w:ascii="AOK Buenos Aires Text" w:hAnsi="AOK Buenos Aires Text"/>
        <w:color w:val="005E3F"/>
      </w:rPr>
      <w:t xml:space="preserve"> </w:t>
    </w:r>
    <w:r w:rsidR="0070494D">
      <w:rPr>
        <w:rFonts w:ascii="AOK Buenos Aires Text" w:hAnsi="AOK Buenos Aires Text"/>
        <w:color w:val="005E3F"/>
      </w:rPr>
      <w:t>D.</w:t>
    </w:r>
    <w:r w:rsidR="006E6164">
      <w:rPr>
        <w:rFonts w:ascii="AOK Buenos Aires Text" w:hAnsi="AOK Buenos Aires Text"/>
        <w:color w:val="005E3F"/>
      </w:rPr>
      <w:t>03</w:t>
    </w:r>
    <w:r w:rsidR="007E5695">
      <w:rPr>
        <w:rFonts w:ascii="AOK Buenos Aires Text" w:hAnsi="AOK Buenos Aires Text"/>
        <w:color w:val="005E3F"/>
      </w:rPr>
      <w:t>a</w:t>
    </w:r>
    <w:r w:rsidR="006E6164" w:rsidRPr="00A14F5F">
      <w:rPr>
        <w:rFonts w:ascii="AOK Buenos Aires Text" w:hAnsi="AOK Buenos Aires Text"/>
        <w:color w:val="005E3F"/>
      </w:rPr>
      <w:t xml:space="preserve"> </w:t>
    </w:r>
    <w:r w:rsidR="00063F54" w:rsidRPr="00A14F5F">
      <w:rPr>
        <w:rFonts w:ascii="AOK Buenos Aires Text" w:hAnsi="AOK Buenos Aires Text"/>
        <w:color w:val="005E3F"/>
      </w:rPr>
      <w:t xml:space="preserve">– </w:t>
    </w:r>
    <w:r w:rsidR="007E5695">
      <w:rPr>
        <w:rFonts w:ascii="AOK Buenos Aires Text" w:hAnsi="AOK Buenos Aires Text"/>
        <w:color w:val="005E3F"/>
      </w:rPr>
      <w:t>Anhang A</w:t>
    </w:r>
    <w:r w:rsidR="00014AA8" w:rsidRPr="00A14F5F">
      <w:rPr>
        <w:rFonts w:ascii="AOK Buenos Aires Text" w:hAnsi="AOK Buenos Aires Text"/>
        <w:color w:val="005E3F"/>
      </w:rPr>
      <w:t xml:space="preserve"> (</w:t>
    </w:r>
    <w:r w:rsidR="002302C7" w:rsidRPr="00A14F5F">
      <w:rPr>
        <w:rFonts w:ascii="AOK Buenos Aires Text" w:hAnsi="AOK Buenos Aires Text"/>
        <w:color w:val="005E3F"/>
      </w:rPr>
      <w:t>M</w:t>
    </w:r>
    <w:r w:rsidR="002302C7">
      <w:rPr>
        <w:rFonts w:ascii="AOK Buenos Aires Text" w:hAnsi="AOK Buenos Aires Text"/>
        <w:color w:val="005E3F"/>
      </w:rPr>
      <w:t>0726</w:t>
    </w:r>
    <w:r w:rsidR="00014AA8" w:rsidRPr="00A14F5F">
      <w:rPr>
        <w:rFonts w:ascii="AOK Buenos Aires Text" w:hAnsi="AOK Buenos Aires Text"/>
        <w:color w:val="005E3F"/>
      </w:rPr>
      <w:t>)</w:t>
    </w:r>
    <w:r w:rsidR="00001E6D">
      <w:rPr>
        <w:rFonts w:ascii="AOK Buenos Aires Text" w:hAnsi="AOK Buenos Aires Text"/>
        <w:color w:val="005E3F"/>
      </w:rPr>
      <w:t xml:space="preserve"> - </w:t>
    </w:r>
    <w:r w:rsidR="00001E6D" w:rsidRPr="00001E6D">
      <w:rPr>
        <w:rFonts w:ascii="AOK Buenos Aires Text" w:hAnsi="AOK Buenos Aires Text"/>
        <w:color w:val="005E3F"/>
      </w:rPr>
      <w:t>Stand: 16.05.2025</w:t>
    </w:r>
    <w:r w:rsidR="00063F54"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71FAD691" w14:textId="001C3C53" w:rsidR="00A14F5F" w:rsidRDefault="00A14F5F" w:rsidP="00A14F5F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C9443F">
      <w:rPr>
        <w:rFonts w:ascii="AOK Buenos Aires SemiBold" w:hAnsi="AOK Buenos Aires SemiBold"/>
        <w:bCs/>
        <w:color w:val="005E3F"/>
        <w:szCs w:val="22"/>
      </w:rPr>
      <w:t>R</w:t>
    </w:r>
    <w:r w:rsidR="00C9443F" w:rsidRPr="00EF5487">
      <w:rPr>
        <w:rFonts w:ascii="AOK Buenos Aires SemiBold" w:hAnsi="AOK Buenos Aires SemiBold"/>
        <w:bCs/>
        <w:color w:val="005E3F"/>
      </w:rPr>
      <w:t xml:space="preserve">ahmenvereinbarung für quantitative und qualitative Marktforschungsstudien </w:t>
    </w:r>
    <w:r w:rsidR="00C9443F">
      <w:rPr>
        <w:rFonts w:ascii="AOK Buenos Aires SemiBold" w:hAnsi="AOK Buenos Aires SemiBold"/>
        <w:bCs/>
        <w:color w:val="005E3F"/>
      </w:rPr>
      <w:t>(SAVE_34_2025)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E5CCF"/>
    <w:multiLevelType w:val="hybridMultilevel"/>
    <w:tmpl w:val="4712F0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DA603CE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2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6C383B"/>
    <w:multiLevelType w:val="multilevel"/>
    <w:tmpl w:val="2E46AE82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2"/>
  </w:num>
  <w:num w:numId="2" w16cid:durableId="1534225665">
    <w:abstractNumId w:val="16"/>
  </w:num>
  <w:num w:numId="3" w16cid:durableId="576210970">
    <w:abstractNumId w:val="10"/>
  </w:num>
  <w:num w:numId="4" w16cid:durableId="1493594954">
    <w:abstractNumId w:val="21"/>
  </w:num>
  <w:num w:numId="5" w16cid:durableId="704983410">
    <w:abstractNumId w:val="9"/>
  </w:num>
  <w:num w:numId="6" w16cid:durableId="2119983782">
    <w:abstractNumId w:val="19"/>
  </w:num>
  <w:num w:numId="7" w16cid:durableId="658772747">
    <w:abstractNumId w:val="1"/>
  </w:num>
  <w:num w:numId="8" w16cid:durableId="1838223794">
    <w:abstractNumId w:val="13"/>
  </w:num>
  <w:num w:numId="9" w16cid:durableId="1431312155">
    <w:abstractNumId w:val="17"/>
  </w:num>
  <w:num w:numId="10" w16cid:durableId="745078938">
    <w:abstractNumId w:val="6"/>
  </w:num>
  <w:num w:numId="11" w16cid:durableId="1037848776">
    <w:abstractNumId w:val="14"/>
  </w:num>
  <w:num w:numId="12" w16cid:durableId="412165079">
    <w:abstractNumId w:val="12"/>
  </w:num>
  <w:num w:numId="13" w16cid:durableId="1035085650">
    <w:abstractNumId w:val="8"/>
  </w:num>
  <w:num w:numId="14" w16cid:durableId="1901550004">
    <w:abstractNumId w:val="20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2"/>
  </w:num>
  <w:num w:numId="18" w16cid:durableId="1949853153">
    <w:abstractNumId w:val="0"/>
  </w:num>
  <w:num w:numId="19" w16cid:durableId="1862624824">
    <w:abstractNumId w:val="22"/>
  </w:num>
  <w:num w:numId="20" w16cid:durableId="1190994087">
    <w:abstractNumId w:val="22"/>
  </w:num>
  <w:num w:numId="21" w16cid:durableId="1339818686">
    <w:abstractNumId w:val="22"/>
  </w:num>
  <w:num w:numId="22" w16cid:durableId="917713963">
    <w:abstractNumId w:val="22"/>
  </w:num>
  <w:num w:numId="23" w16cid:durableId="1756592472">
    <w:abstractNumId w:val="22"/>
  </w:num>
  <w:num w:numId="24" w16cid:durableId="1650867703">
    <w:abstractNumId w:val="22"/>
  </w:num>
  <w:num w:numId="25" w16cid:durableId="393235730">
    <w:abstractNumId w:val="22"/>
  </w:num>
  <w:num w:numId="26" w16cid:durableId="1433359167">
    <w:abstractNumId w:val="22"/>
  </w:num>
  <w:num w:numId="27" w16cid:durableId="895316279">
    <w:abstractNumId w:val="22"/>
  </w:num>
  <w:num w:numId="28" w16cid:durableId="1416245345">
    <w:abstractNumId w:val="22"/>
  </w:num>
  <w:num w:numId="29" w16cid:durableId="547843843">
    <w:abstractNumId w:val="22"/>
  </w:num>
  <w:num w:numId="30" w16cid:durableId="530797914">
    <w:abstractNumId w:val="22"/>
  </w:num>
  <w:num w:numId="31" w16cid:durableId="556550776">
    <w:abstractNumId w:val="22"/>
  </w:num>
  <w:num w:numId="32" w16cid:durableId="849829580">
    <w:abstractNumId w:val="22"/>
  </w:num>
  <w:num w:numId="33" w16cid:durableId="93674751">
    <w:abstractNumId w:val="11"/>
  </w:num>
  <w:num w:numId="34" w16cid:durableId="6864451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5"/>
  </w:num>
  <w:num w:numId="36" w16cid:durableId="1816096033">
    <w:abstractNumId w:val="3"/>
  </w:num>
  <w:num w:numId="37" w16cid:durableId="1894268289">
    <w:abstractNumId w:val="7"/>
  </w:num>
  <w:num w:numId="38" w16cid:durableId="1492062197">
    <w:abstractNumId w:val="18"/>
  </w:num>
  <w:num w:numId="39" w16cid:durableId="27002003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de-DE" w:vendorID="9" w:dllVersion="512" w:checkStyle="1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JHEei1tPyBojthP1tOereU1b4fZCSsKxvbdHMkps/8Gg4hIbAICuKmu8/ReF24GISwwndQwuma64pKS0w4EOXQ==" w:salt="JB+6wX47N5kubeYMyLMFrQ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1E6D"/>
    <w:rsid w:val="0000307D"/>
    <w:rsid w:val="00004A82"/>
    <w:rsid w:val="00014AA8"/>
    <w:rsid w:val="00036EB6"/>
    <w:rsid w:val="00045916"/>
    <w:rsid w:val="00056832"/>
    <w:rsid w:val="00060A47"/>
    <w:rsid w:val="00063F54"/>
    <w:rsid w:val="00063FF9"/>
    <w:rsid w:val="000738ED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05B"/>
    <w:rsid w:val="000E282F"/>
    <w:rsid w:val="000E3C3B"/>
    <w:rsid w:val="000F0223"/>
    <w:rsid w:val="0011093C"/>
    <w:rsid w:val="001120E3"/>
    <w:rsid w:val="00116AD9"/>
    <w:rsid w:val="00120740"/>
    <w:rsid w:val="0014468B"/>
    <w:rsid w:val="0014541E"/>
    <w:rsid w:val="0014738A"/>
    <w:rsid w:val="00162F5A"/>
    <w:rsid w:val="0016384F"/>
    <w:rsid w:val="00165074"/>
    <w:rsid w:val="00174759"/>
    <w:rsid w:val="00190708"/>
    <w:rsid w:val="001A19A3"/>
    <w:rsid w:val="001B5435"/>
    <w:rsid w:val="001D1086"/>
    <w:rsid w:val="001E3CA7"/>
    <w:rsid w:val="001E45DF"/>
    <w:rsid w:val="00203609"/>
    <w:rsid w:val="00207971"/>
    <w:rsid w:val="00213CD0"/>
    <w:rsid w:val="002302C7"/>
    <w:rsid w:val="0024266E"/>
    <w:rsid w:val="00281787"/>
    <w:rsid w:val="002E69D1"/>
    <w:rsid w:val="00324F7C"/>
    <w:rsid w:val="00326641"/>
    <w:rsid w:val="00326A26"/>
    <w:rsid w:val="003370F8"/>
    <w:rsid w:val="00341148"/>
    <w:rsid w:val="00342423"/>
    <w:rsid w:val="00356A59"/>
    <w:rsid w:val="00364ACE"/>
    <w:rsid w:val="00374897"/>
    <w:rsid w:val="00387945"/>
    <w:rsid w:val="003A0743"/>
    <w:rsid w:val="003A52C8"/>
    <w:rsid w:val="003A7EB1"/>
    <w:rsid w:val="003B1DA4"/>
    <w:rsid w:val="003C06B3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30C6E"/>
    <w:rsid w:val="00447F95"/>
    <w:rsid w:val="004711E1"/>
    <w:rsid w:val="00481604"/>
    <w:rsid w:val="00483A07"/>
    <w:rsid w:val="004949EF"/>
    <w:rsid w:val="004B0677"/>
    <w:rsid w:val="004C7DF3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325D"/>
    <w:rsid w:val="005353C3"/>
    <w:rsid w:val="005379FD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4D8"/>
    <w:rsid w:val="005E3985"/>
    <w:rsid w:val="005F09E5"/>
    <w:rsid w:val="005F7958"/>
    <w:rsid w:val="006205B9"/>
    <w:rsid w:val="00622359"/>
    <w:rsid w:val="0063492C"/>
    <w:rsid w:val="00644DFA"/>
    <w:rsid w:val="00647CD1"/>
    <w:rsid w:val="0065318B"/>
    <w:rsid w:val="00675352"/>
    <w:rsid w:val="00697139"/>
    <w:rsid w:val="006A0440"/>
    <w:rsid w:val="006B5856"/>
    <w:rsid w:val="006B63A9"/>
    <w:rsid w:val="006B685E"/>
    <w:rsid w:val="006B6DCD"/>
    <w:rsid w:val="006C0337"/>
    <w:rsid w:val="006D152D"/>
    <w:rsid w:val="006E407A"/>
    <w:rsid w:val="006E6164"/>
    <w:rsid w:val="0070494D"/>
    <w:rsid w:val="007056D4"/>
    <w:rsid w:val="007105FD"/>
    <w:rsid w:val="00712218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D0BB8"/>
    <w:rsid w:val="007D34C6"/>
    <w:rsid w:val="007E1A2F"/>
    <w:rsid w:val="007E5695"/>
    <w:rsid w:val="007F0E1B"/>
    <w:rsid w:val="007F65AA"/>
    <w:rsid w:val="007F75E1"/>
    <w:rsid w:val="00803BBC"/>
    <w:rsid w:val="00804B0D"/>
    <w:rsid w:val="008163B4"/>
    <w:rsid w:val="00817983"/>
    <w:rsid w:val="00844762"/>
    <w:rsid w:val="00855A09"/>
    <w:rsid w:val="00872DF5"/>
    <w:rsid w:val="0089234D"/>
    <w:rsid w:val="00893D57"/>
    <w:rsid w:val="008A4133"/>
    <w:rsid w:val="008A7223"/>
    <w:rsid w:val="008B6531"/>
    <w:rsid w:val="008C1CCD"/>
    <w:rsid w:val="008C7D0D"/>
    <w:rsid w:val="008E2353"/>
    <w:rsid w:val="008F58CF"/>
    <w:rsid w:val="008F753E"/>
    <w:rsid w:val="00912DC5"/>
    <w:rsid w:val="00916691"/>
    <w:rsid w:val="00916E86"/>
    <w:rsid w:val="00925362"/>
    <w:rsid w:val="00936DFD"/>
    <w:rsid w:val="009441EB"/>
    <w:rsid w:val="00953501"/>
    <w:rsid w:val="00961413"/>
    <w:rsid w:val="00966E9F"/>
    <w:rsid w:val="00981BBD"/>
    <w:rsid w:val="009A73F9"/>
    <w:rsid w:val="009B5A9C"/>
    <w:rsid w:val="009D3D1A"/>
    <w:rsid w:val="009F18E8"/>
    <w:rsid w:val="00A14F5F"/>
    <w:rsid w:val="00A225E4"/>
    <w:rsid w:val="00A250E3"/>
    <w:rsid w:val="00A31701"/>
    <w:rsid w:val="00A409DB"/>
    <w:rsid w:val="00A4219C"/>
    <w:rsid w:val="00A44641"/>
    <w:rsid w:val="00A635A6"/>
    <w:rsid w:val="00A8020D"/>
    <w:rsid w:val="00A851DA"/>
    <w:rsid w:val="00A86A23"/>
    <w:rsid w:val="00A93B56"/>
    <w:rsid w:val="00AA27B0"/>
    <w:rsid w:val="00AC16A4"/>
    <w:rsid w:val="00AC429E"/>
    <w:rsid w:val="00AE06CD"/>
    <w:rsid w:val="00AE4110"/>
    <w:rsid w:val="00AE5BAE"/>
    <w:rsid w:val="00AF3855"/>
    <w:rsid w:val="00AF5526"/>
    <w:rsid w:val="00B20AC0"/>
    <w:rsid w:val="00B21539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C04558"/>
    <w:rsid w:val="00C04C05"/>
    <w:rsid w:val="00C15C00"/>
    <w:rsid w:val="00C3559F"/>
    <w:rsid w:val="00C4447B"/>
    <w:rsid w:val="00C44EA9"/>
    <w:rsid w:val="00C72F10"/>
    <w:rsid w:val="00C73352"/>
    <w:rsid w:val="00C81714"/>
    <w:rsid w:val="00C9443F"/>
    <w:rsid w:val="00CA5906"/>
    <w:rsid w:val="00CB3DB8"/>
    <w:rsid w:val="00CB7672"/>
    <w:rsid w:val="00CC61E1"/>
    <w:rsid w:val="00CD225F"/>
    <w:rsid w:val="00CF24EE"/>
    <w:rsid w:val="00CF443F"/>
    <w:rsid w:val="00D141BB"/>
    <w:rsid w:val="00D175E3"/>
    <w:rsid w:val="00D2392D"/>
    <w:rsid w:val="00D34576"/>
    <w:rsid w:val="00D46DAC"/>
    <w:rsid w:val="00D67095"/>
    <w:rsid w:val="00D87A9D"/>
    <w:rsid w:val="00DB3F2E"/>
    <w:rsid w:val="00DB6C74"/>
    <w:rsid w:val="00DD33D1"/>
    <w:rsid w:val="00DE319D"/>
    <w:rsid w:val="00DE3706"/>
    <w:rsid w:val="00E054A2"/>
    <w:rsid w:val="00E12E48"/>
    <w:rsid w:val="00E14250"/>
    <w:rsid w:val="00E1427B"/>
    <w:rsid w:val="00E32872"/>
    <w:rsid w:val="00E368A7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B44B8"/>
    <w:rsid w:val="00EB764B"/>
    <w:rsid w:val="00EC769A"/>
    <w:rsid w:val="00EC79E8"/>
    <w:rsid w:val="00ED4934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307D7"/>
    <w:rsid w:val="00F42277"/>
    <w:rsid w:val="00F45142"/>
    <w:rsid w:val="00F60A39"/>
    <w:rsid w:val="00F7273D"/>
    <w:rsid w:val="00F80551"/>
    <w:rsid w:val="00F8533C"/>
    <w:rsid w:val="00F90106"/>
    <w:rsid w:val="00F953BC"/>
    <w:rsid w:val="00FB3A9E"/>
    <w:rsid w:val="00FB6E86"/>
    <w:rsid w:val="00FC10A2"/>
    <w:rsid w:val="00FC25E4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00307D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00307D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712218"/>
    <w:rPr>
      <w:rFonts w:ascii="Arial" w:hAnsi="Arial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09F10F7C0A49D09CA5947C0D243A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9613B-BA79-4F7C-904A-D8B466E68AED}"/>
      </w:docPartPr>
      <w:docPartBody>
        <w:p w:rsidR="00D04E09" w:rsidRDefault="00D04E09" w:rsidP="00D04E09">
          <w:pPr>
            <w:pStyle w:val="5D09F10F7C0A49D09CA5947C0D243A71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E3925A173F4A82A8A136472A6BA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83962C-BC07-4B6F-906A-25BEAEE2D427}"/>
      </w:docPartPr>
      <w:docPartBody>
        <w:p w:rsidR="00D04E09" w:rsidRDefault="00D04E09" w:rsidP="00D04E09">
          <w:pPr>
            <w:pStyle w:val="48E3925A173F4A82A8A136472A6BA694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F364362E134DA4AF9AEA5724E43C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DA024C-231E-464D-93E8-27C81E56349B}"/>
      </w:docPartPr>
      <w:docPartBody>
        <w:p w:rsidR="00D04E09" w:rsidRDefault="00D04E09" w:rsidP="00D04E09">
          <w:pPr>
            <w:pStyle w:val="29F364362E134DA4AF9AEA5724E43C51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DE6CFA8B0B4E1AB1E01848EFF7DC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04A4F2-65FF-4940-BFDD-46D9CC657341}"/>
      </w:docPartPr>
      <w:docPartBody>
        <w:p w:rsidR="00D04E09" w:rsidRDefault="00D04E09" w:rsidP="00D04E09">
          <w:pPr>
            <w:pStyle w:val="62DE6CFA8B0B4E1AB1E01848EFF7DC2E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577B5CB744E1DA56102E44EED75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E689F6-532D-40E7-8C55-4E1F17E99F9F}"/>
      </w:docPartPr>
      <w:docPartBody>
        <w:p w:rsidR="00D04E09" w:rsidRDefault="00D04E09" w:rsidP="00D04E09">
          <w:pPr>
            <w:pStyle w:val="38D577B5CB744E1DA56102E44EED7562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F239B88158425F9ABF9C5CD4B5A6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983F4A-DBF1-4A4E-B7E5-1643FAECBD30}"/>
      </w:docPartPr>
      <w:docPartBody>
        <w:p w:rsidR="00D04E09" w:rsidRDefault="00D04E09" w:rsidP="00D04E09">
          <w:pPr>
            <w:pStyle w:val="B4F239B88158425F9ABF9C5CD4B5A67B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B23593F83A4FA18507F889E8CC37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1E264D-6E31-4640-A3D5-79145B82E686}"/>
      </w:docPartPr>
      <w:docPartBody>
        <w:p w:rsidR="00D04E09" w:rsidRDefault="00D04E09" w:rsidP="00D04E09">
          <w:pPr>
            <w:pStyle w:val="E4B23593F83A4FA18507F889E8CC3704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1081E3785746CFAAB4D1F859961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D755D-BE4A-443D-AD5D-813BF29BE53F}"/>
      </w:docPartPr>
      <w:docPartBody>
        <w:p w:rsidR="00D04E09" w:rsidRDefault="00D04E09" w:rsidP="00D04E09">
          <w:pPr>
            <w:pStyle w:val="941081E3785746CFAAB4D1F8599613A4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977FF26DD54202AC7C20E60A19D4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E2E7F7-FDC6-444F-9A89-182FC25EFA25}"/>
      </w:docPartPr>
      <w:docPartBody>
        <w:p w:rsidR="00D04E09" w:rsidRDefault="00D04E09" w:rsidP="00D04E09">
          <w:pPr>
            <w:pStyle w:val="54977FF26DD54202AC7C20E60A19D4D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7FE87382D34166ACCDBDE040AF7F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B2DAAA-2B85-422E-8249-0DADC2EC7B5F}"/>
      </w:docPartPr>
      <w:docPartBody>
        <w:p w:rsidR="00D04E09" w:rsidRDefault="00D04E09" w:rsidP="00D04E09">
          <w:pPr>
            <w:pStyle w:val="B67FE87382D34166ACCDBDE040AF7F75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D9BD6236F084031B304721002B3AA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91043-770D-41E2-B147-95C0340DD574}"/>
      </w:docPartPr>
      <w:docPartBody>
        <w:p w:rsidR="00D04E09" w:rsidRDefault="00D04E09" w:rsidP="00D04E09">
          <w:pPr>
            <w:pStyle w:val="CD9BD6236F084031B304721002B3AAA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E844FF71274E3A81AC7621BFEA6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1395F8-B9EF-4856-8385-786716A4FA46}"/>
      </w:docPartPr>
      <w:docPartBody>
        <w:p w:rsidR="00D04E09" w:rsidRDefault="00D04E09" w:rsidP="00D04E09">
          <w:pPr>
            <w:pStyle w:val="E1E844FF71274E3A81AC7621BFEA6702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E09"/>
    <w:rsid w:val="00060A47"/>
    <w:rsid w:val="00120740"/>
    <w:rsid w:val="0016384F"/>
    <w:rsid w:val="005E34D8"/>
    <w:rsid w:val="00D04E09"/>
    <w:rsid w:val="00F84884"/>
    <w:rsid w:val="00FC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84884"/>
  </w:style>
  <w:style w:type="paragraph" w:customStyle="1" w:styleId="5D09F10F7C0A49D09CA5947C0D243A71">
    <w:name w:val="5D09F10F7C0A49D09CA5947C0D243A71"/>
    <w:rsid w:val="00D04E09"/>
  </w:style>
  <w:style w:type="paragraph" w:customStyle="1" w:styleId="48E3925A173F4A82A8A136472A6BA694">
    <w:name w:val="48E3925A173F4A82A8A136472A6BA694"/>
    <w:rsid w:val="00D04E09"/>
  </w:style>
  <w:style w:type="paragraph" w:customStyle="1" w:styleId="29F364362E134DA4AF9AEA5724E43C51">
    <w:name w:val="29F364362E134DA4AF9AEA5724E43C51"/>
    <w:rsid w:val="00D04E09"/>
  </w:style>
  <w:style w:type="paragraph" w:customStyle="1" w:styleId="62DE6CFA8B0B4E1AB1E01848EFF7DC2E">
    <w:name w:val="62DE6CFA8B0B4E1AB1E01848EFF7DC2E"/>
    <w:rsid w:val="00D04E09"/>
  </w:style>
  <w:style w:type="paragraph" w:customStyle="1" w:styleId="38D577B5CB744E1DA56102E44EED7562">
    <w:name w:val="38D577B5CB744E1DA56102E44EED7562"/>
    <w:rsid w:val="00D04E09"/>
  </w:style>
  <w:style w:type="paragraph" w:customStyle="1" w:styleId="B4F239B88158425F9ABF9C5CD4B5A67B">
    <w:name w:val="B4F239B88158425F9ABF9C5CD4B5A67B"/>
    <w:rsid w:val="00D04E09"/>
  </w:style>
  <w:style w:type="paragraph" w:customStyle="1" w:styleId="E4B23593F83A4FA18507F889E8CC3704">
    <w:name w:val="E4B23593F83A4FA18507F889E8CC3704"/>
    <w:rsid w:val="00D04E09"/>
  </w:style>
  <w:style w:type="paragraph" w:customStyle="1" w:styleId="941081E3785746CFAAB4D1F8599613A4">
    <w:name w:val="941081E3785746CFAAB4D1F8599613A4"/>
    <w:rsid w:val="00D04E09"/>
  </w:style>
  <w:style w:type="paragraph" w:customStyle="1" w:styleId="54977FF26DD54202AC7C20E60A19D4D3">
    <w:name w:val="54977FF26DD54202AC7C20E60A19D4D3"/>
    <w:rsid w:val="00D04E09"/>
  </w:style>
  <w:style w:type="paragraph" w:customStyle="1" w:styleId="B67FE87382D34166ACCDBDE040AF7F75">
    <w:name w:val="B67FE87382D34166ACCDBDE040AF7F75"/>
    <w:rsid w:val="00D04E09"/>
  </w:style>
  <w:style w:type="paragraph" w:customStyle="1" w:styleId="CD9BD6236F084031B304721002B3AAAA">
    <w:name w:val="CD9BD6236F084031B304721002B3AAAA"/>
    <w:rsid w:val="00D04E09"/>
  </w:style>
  <w:style w:type="paragraph" w:customStyle="1" w:styleId="E1E844FF71274E3A81AC7621BFEA6702">
    <w:name w:val="E1E844FF71274E3A81AC7621BFEA6702"/>
    <w:rsid w:val="00D04E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153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Bernbeck, Anne [HE] SRG-SAV, 32113</cp:lastModifiedBy>
  <cp:revision>66</cp:revision>
  <cp:lastPrinted>2012-08-29T14:23:00Z</cp:lastPrinted>
  <dcterms:created xsi:type="dcterms:W3CDTF">2022-08-09T08:11:00Z</dcterms:created>
  <dcterms:modified xsi:type="dcterms:W3CDTF">2026-07-30T06:16:00Z</dcterms:modified>
</cp:coreProperties>
</file>